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2772D" w14:textId="77777777" w:rsidR="002958D2" w:rsidRDefault="002958D2" w:rsidP="00295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RAY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fl.1404-19)</w:t>
      </w:r>
    </w:p>
    <w:p w14:paraId="0E42DCC8" w14:textId="77777777" w:rsidR="002958D2" w:rsidRDefault="002958D2" w:rsidP="00295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>, Tunstall, Norfolk.</w:t>
      </w:r>
    </w:p>
    <w:p w14:paraId="361C998E" w14:textId="77777777" w:rsidR="002958D2" w:rsidRDefault="002958D2" w:rsidP="002958D2">
      <w:pPr>
        <w:pStyle w:val="NoSpacing"/>
        <w:rPr>
          <w:rFonts w:cs="Times New Roman"/>
          <w:szCs w:val="24"/>
        </w:rPr>
      </w:pPr>
    </w:p>
    <w:p w14:paraId="023BBF92" w14:textId="77777777" w:rsidR="002958D2" w:rsidRDefault="002958D2" w:rsidP="002958D2">
      <w:pPr>
        <w:pStyle w:val="NoSpacing"/>
        <w:rPr>
          <w:rFonts w:cs="Times New Roman"/>
          <w:szCs w:val="24"/>
        </w:rPr>
      </w:pPr>
    </w:p>
    <w:p w14:paraId="4930F57E" w14:textId="77777777" w:rsidR="002958D2" w:rsidRDefault="002958D2" w:rsidP="00295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became Vicar.</w:t>
      </w:r>
    </w:p>
    <w:p w14:paraId="7646B81E" w14:textId="77777777" w:rsidR="002958D2" w:rsidRDefault="002958D2" w:rsidP="002958D2">
      <w:pPr>
        <w:pStyle w:val="NoSpacing"/>
        <w:ind w:left="144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2124379" w14:textId="77777777" w:rsidR="002958D2" w:rsidRDefault="002958D2" w:rsidP="002958D2">
      <w:pPr>
        <w:pStyle w:val="NoSpacing"/>
        <w:rPr>
          <w:rFonts w:cs="Times New Roman"/>
          <w:szCs w:val="24"/>
        </w:rPr>
      </w:pPr>
    </w:p>
    <w:p w14:paraId="61B33413" w14:textId="77777777" w:rsidR="002958D2" w:rsidRDefault="002958D2" w:rsidP="002958D2">
      <w:pPr>
        <w:pStyle w:val="NoSpacing"/>
        <w:rPr>
          <w:rFonts w:cs="Times New Roman"/>
          <w:szCs w:val="24"/>
        </w:rPr>
      </w:pPr>
    </w:p>
    <w:p w14:paraId="32E1A2CE" w14:textId="77777777" w:rsidR="002958D2" w:rsidRDefault="002958D2" w:rsidP="002958D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2F7D05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B4EA8" w14:textId="77777777" w:rsidR="002958D2" w:rsidRDefault="002958D2" w:rsidP="009139A6">
      <w:r>
        <w:separator/>
      </w:r>
    </w:p>
  </w:endnote>
  <w:endnote w:type="continuationSeparator" w:id="0">
    <w:p w14:paraId="50F01560" w14:textId="77777777" w:rsidR="002958D2" w:rsidRDefault="002958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E1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31E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8D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BD50" w14:textId="77777777" w:rsidR="002958D2" w:rsidRDefault="002958D2" w:rsidP="009139A6">
      <w:r>
        <w:separator/>
      </w:r>
    </w:p>
  </w:footnote>
  <w:footnote w:type="continuationSeparator" w:id="0">
    <w:p w14:paraId="7A97FE4C" w14:textId="77777777" w:rsidR="002958D2" w:rsidRDefault="002958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7B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B8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B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D2"/>
    <w:rsid w:val="000666E0"/>
    <w:rsid w:val="002510B7"/>
    <w:rsid w:val="002958D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05ED5"/>
  <w15:chartTrackingRefBased/>
  <w15:docId w15:val="{30170116-6284-4181-9BF1-E163327C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2024-02-11T19:19:00Z</dcterms:created>
  <dcterms:modified xsi:type="dcterms:W3CDTF">2024-02-11T19:19:00Z</dcterms:modified>
</cp:coreProperties>
</file>